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AFA18" w14:textId="77777777" w:rsidR="00417B48" w:rsidRDefault="00417B48" w:rsidP="00417B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KEBILL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2096EAB" w14:textId="77777777" w:rsidR="00417B48" w:rsidRDefault="00417B48" w:rsidP="00417B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Gentleman.</w:t>
      </w:r>
    </w:p>
    <w:p w14:paraId="4EE76B04" w14:textId="77777777" w:rsidR="00417B48" w:rsidRDefault="00417B48" w:rsidP="00417B48">
      <w:pPr>
        <w:pStyle w:val="NoSpacing"/>
        <w:jc w:val="both"/>
        <w:rPr>
          <w:rFonts w:cs="Times New Roman"/>
          <w:szCs w:val="24"/>
        </w:rPr>
      </w:pPr>
    </w:p>
    <w:p w14:paraId="1F014A94" w14:textId="77777777" w:rsidR="00417B48" w:rsidRDefault="00417B48" w:rsidP="00417B48">
      <w:pPr>
        <w:pStyle w:val="NoSpacing"/>
        <w:jc w:val="both"/>
        <w:rPr>
          <w:rFonts w:cs="Times New Roman"/>
          <w:szCs w:val="24"/>
        </w:rPr>
      </w:pPr>
    </w:p>
    <w:p w14:paraId="0F96C63E" w14:textId="77777777" w:rsidR="00417B48" w:rsidRDefault="00417B48" w:rsidP="00417B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Pynnore</w:t>
      </w:r>
      <w:proofErr w:type="spellEnd"/>
      <w:r>
        <w:rPr>
          <w:rFonts w:cs="Times New Roman"/>
          <w:szCs w:val="24"/>
        </w:rPr>
        <w:t xml:space="preserve"> of London, tallow chandler(q.v.), brought a plaint of debt against </w:t>
      </w:r>
    </w:p>
    <w:p w14:paraId="263FEE06" w14:textId="77777777" w:rsidR="00417B48" w:rsidRDefault="00417B48" w:rsidP="00417B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three others.</w:t>
      </w:r>
    </w:p>
    <w:p w14:paraId="7D9B2A2D" w14:textId="77777777" w:rsidR="00417B48" w:rsidRDefault="00417B48" w:rsidP="00417B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4AE03EC" w14:textId="77777777" w:rsidR="00417B48" w:rsidRDefault="00417B48" w:rsidP="00417B48">
      <w:pPr>
        <w:pStyle w:val="NoSpacing"/>
        <w:jc w:val="both"/>
        <w:rPr>
          <w:rFonts w:cs="Times New Roman"/>
          <w:szCs w:val="24"/>
        </w:rPr>
      </w:pPr>
    </w:p>
    <w:p w14:paraId="62D94D13" w14:textId="77777777" w:rsidR="00417B48" w:rsidRDefault="00417B48" w:rsidP="00417B48">
      <w:pPr>
        <w:pStyle w:val="NoSpacing"/>
        <w:jc w:val="both"/>
        <w:rPr>
          <w:rFonts w:cs="Times New Roman"/>
          <w:szCs w:val="24"/>
        </w:rPr>
      </w:pPr>
    </w:p>
    <w:p w14:paraId="456EB1A9" w14:textId="77777777" w:rsidR="00417B48" w:rsidRDefault="00417B48" w:rsidP="00417B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13 May 2023</w:t>
      </w:r>
    </w:p>
    <w:p w14:paraId="3B4547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562A5" w14:textId="77777777" w:rsidR="00417B48" w:rsidRDefault="00417B48" w:rsidP="009139A6">
      <w:r>
        <w:separator/>
      </w:r>
    </w:p>
  </w:endnote>
  <w:endnote w:type="continuationSeparator" w:id="0">
    <w:p w14:paraId="665A13C0" w14:textId="77777777" w:rsidR="00417B48" w:rsidRDefault="00417B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BDD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FE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65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3E1A6" w14:textId="77777777" w:rsidR="00417B48" w:rsidRDefault="00417B48" w:rsidP="009139A6">
      <w:r>
        <w:separator/>
      </w:r>
    </w:p>
  </w:footnote>
  <w:footnote w:type="continuationSeparator" w:id="0">
    <w:p w14:paraId="659C1F0B" w14:textId="77777777" w:rsidR="00417B48" w:rsidRDefault="00417B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C96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806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DB1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48"/>
    <w:rsid w:val="000666E0"/>
    <w:rsid w:val="002510B7"/>
    <w:rsid w:val="00417B4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E394C"/>
  <w15:chartTrackingRefBased/>
  <w15:docId w15:val="{EDBDD91A-01B4-42D6-9FA0-C45C373B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7B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2023-08-08T11:12:00Z</dcterms:created>
  <dcterms:modified xsi:type="dcterms:W3CDTF">2023-08-08T11:13:00Z</dcterms:modified>
</cp:coreProperties>
</file>